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D45" w:rsidRPr="004A6642" w:rsidRDefault="00DC0D45" w:rsidP="00C75DFC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4478" r:id="rId5"/>
        </w:object>
      </w:r>
    </w:p>
    <w:p w:rsidR="00DC0D45" w:rsidRPr="004A6642" w:rsidRDefault="00DC0D45" w:rsidP="00C75DFC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DC0D45" w:rsidRPr="004A6642" w:rsidRDefault="00DC0D45" w:rsidP="00C75DFC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DC0D45" w:rsidRPr="004A6642" w:rsidRDefault="00DC0D45" w:rsidP="00C75DF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DC0D45" w:rsidRPr="004A6642" w:rsidRDefault="00DC0D45" w:rsidP="00C75DF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DC0D45" w:rsidRPr="00F30895" w:rsidRDefault="00DC0D45" w:rsidP="00C75DF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DC0D45" w:rsidRPr="004A6642" w:rsidRDefault="00DC0D45" w:rsidP="00C75DFC">
      <w:pPr>
        <w:jc w:val="center"/>
        <w:rPr>
          <w:b/>
          <w:i/>
          <w:color w:val="000000"/>
          <w:sz w:val="28"/>
        </w:rPr>
      </w:pPr>
    </w:p>
    <w:p w:rsidR="00DC0D45" w:rsidRPr="004A6642" w:rsidRDefault="00DC0D45" w:rsidP="00C75DF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DC0D45" w:rsidRDefault="00DC0D45" w:rsidP="00C75DFC">
      <w:pPr>
        <w:rPr>
          <w:b/>
          <w:color w:val="000000"/>
        </w:rPr>
      </w:pPr>
    </w:p>
    <w:p w:rsidR="00DC0D45" w:rsidRPr="00571A2B" w:rsidRDefault="00DC0D45" w:rsidP="00792842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2</w:t>
      </w:r>
      <w:r w:rsidRPr="00571A2B">
        <w:rPr>
          <w:sz w:val="28"/>
          <w:u w:val="single"/>
          <w:lang w:val="ru-RU"/>
        </w:rPr>
        <w:t>1</w:t>
      </w:r>
    </w:p>
    <w:p w:rsidR="00DC0D45" w:rsidRPr="004A6642" w:rsidRDefault="00DC0D45" w:rsidP="00C75DFC">
      <w:pPr>
        <w:rPr>
          <w:color w:val="000000"/>
        </w:rPr>
      </w:pPr>
    </w:p>
    <w:p w:rsidR="00DC0D45" w:rsidRPr="00891B68" w:rsidRDefault="00DC0D45" w:rsidP="00D82315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1,2000 га"/>
        </w:smartTagPr>
        <w:r>
          <w:rPr>
            <w:color w:val="000000"/>
            <w:sz w:val="28"/>
            <w:szCs w:val="28"/>
          </w:rPr>
          <w:t>11,2000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DC0D45" w:rsidRDefault="00DC0D45" w:rsidP="00C75DFC">
      <w:pPr>
        <w:pStyle w:val="NoSpacing"/>
        <w:ind w:firstLine="709"/>
        <w:rPr>
          <w:color w:val="000000"/>
          <w:sz w:val="28"/>
          <w:szCs w:val="28"/>
        </w:rPr>
      </w:pPr>
    </w:p>
    <w:p w:rsidR="00DC0D45" w:rsidRPr="00891B68" w:rsidRDefault="00DC0D45" w:rsidP="00C75DFC">
      <w:pPr>
        <w:pStyle w:val="NoSpacing"/>
        <w:ind w:firstLine="709"/>
        <w:rPr>
          <w:color w:val="000000"/>
          <w:sz w:val="28"/>
          <w:szCs w:val="28"/>
        </w:rPr>
      </w:pPr>
    </w:p>
    <w:p w:rsidR="00DC0D45" w:rsidRPr="004A6642" w:rsidRDefault="00DC0D45" w:rsidP="00C75DFC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1,2000 га"/>
        </w:smartTagPr>
        <w:r>
          <w:rPr>
            <w:color w:val="000000"/>
            <w:sz w:val="28"/>
            <w:szCs w:val="28"/>
          </w:rPr>
          <w:t xml:space="preserve">11,2000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2324285700:05:007:0001,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DC0D45" w:rsidRPr="004A6642" w:rsidRDefault="00DC0D45" w:rsidP="00C75DFC">
      <w:pPr>
        <w:pStyle w:val="NoSpacing"/>
        <w:ind w:firstLine="709"/>
        <w:rPr>
          <w:color w:val="000000"/>
          <w:sz w:val="28"/>
          <w:szCs w:val="28"/>
        </w:rPr>
      </w:pPr>
    </w:p>
    <w:p w:rsidR="00DC0D45" w:rsidRPr="004A6642" w:rsidRDefault="00DC0D45" w:rsidP="00C75DFC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1,2000 га"/>
        </w:smartTagPr>
        <w:r>
          <w:rPr>
            <w:color w:val="000000"/>
            <w:sz w:val="28"/>
            <w:szCs w:val="28"/>
          </w:rPr>
          <w:t xml:space="preserve">11,2000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2324285700:05:007:0001,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4A6642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DC0D45" w:rsidRPr="004A6642" w:rsidRDefault="00DC0D45" w:rsidP="00C75DFC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DC0D45" w:rsidRPr="004A6642" w:rsidRDefault="00DC0D45" w:rsidP="00C75DFC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DC0D45" w:rsidRDefault="00DC0D45" w:rsidP="00C75DFC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DC0D45" w:rsidRDefault="00DC0D45" w:rsidP="00C75DFC">
      <w:pPr>
        <w:pStyle w:val="NoSpacing"/>
        <w:ind w:firstLine="709"/>
        <w:rPr>
          <w:color w:val="000000"/>
          <w:sz w:val="28"/>
          <w:szCs w:val="28"/>
        </w:rPr>
      </w:pPr>
    </w:p>
    <w:p w:rsidR="00DC0D45" w:rsidRPr="004A6642" w:rsidRDefault="00DC0D45" w:rsidP="00C75DFC">
      <w:pPr>
        <w:pStyle w:val="NoSpacing"/>
        <w:ind w:firstLine="709"/>
        <w:rPr>
          <w:color w:val="000000"/>
          <w:sz w:val="28"/>
          <w:szCs w:val="28"/>
        </w:rPr>
      </w:pPr>
    </w:p>
    <w:p w:rsidR="00DC0D45" w:rsidRDefault="00DC0D45" w:rsidP="00C75DFC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О.П.Покутній</w:t>
      </w:r>
    </w:p>
    <w:sectPr w:rsidR="00DC0D45" w:rsidSect="00535864">
      <w:pgSz w:w="11906" w:h="16838"/>
      <w:pgMar w:top="1134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DFC"/>
    <w:rsid w:val="0021531D"/>
    <w:rsid w:val="00331F26"/>
    <w:rsid w:val="00375622"/>
    <w:rsid w:val="00380D8D"/>
    <w:rsid w:val="004A6642"/>
    <w:rsid w:val="00535864"/>
    <w:rsid w:val="00571A2B"/>
    <w:rsid w:val="006953B1"/>
    <w:rsid w:val="00715E9F"/>
    <w:rsid w:val="00756BB3"/>
    <w:rsid w:val="00792842"/>
    <w:rsid w:val="00891B68"/>
    <w:rsid w:val="00993A57"/>
    <w:rsid w:val="00AC2627"/>
    <w:rsid w:val="00B14226"/>
    <w:rsid w:val="00B4692B"/>
    <w:rsid w:val="00C75DFC"/>
    <w:rsid w:val="00CF4522"/>
    <w:rsid w:val="00D82315"/>
    <w:rsid w:val="00DA3798"/>
    <w:rsid w:val="00DC0D45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DFC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5D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5DFC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5DFC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5DFC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5DFC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75DFC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75DFC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75DFC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C75DFC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C75DFC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C75DFC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1365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2018-05-29T07:19:00Z</cp:lastPrinted>
  <dcterms:created xsi:type="dcterms:W3CDTF">2018-05-15T05:28:00Z</dcterms:created>
  <dcterms:modified xsi:type="dcterms:W3CDTF">2018-05-29T07:22:00Z</dcterms:modified>
</cp:coreProperties>
</file>